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4DCED" w14:textId="77777777" w:rsidR="0027767F" w:rsidRDefault="0027767F" w:rsidP="0027767F">
      <w:pPr>
        <w:pStyle w:val="Title"/>
      </w:pPr>
      <w:r>
        <w:t>Daily Considerations (Session Four)</w:t>
      </w:r>
    </w:p>
    <w:p w14:paraId="488C47FD" w14:textId="77777777" w:rsidR="0027767F" w:rsidRPr="003F6131" w:rsidRDefault="0027767F" w:rsidP="0027767F">
      <w:pPr>
        <w:rPr>
          <w:szCs w:val="28"/>
        </w:rPr>
      </w:pPr>
      <w:r>
        <w:t>Answer the questions below based on your own daily experiences. Add some context for your answer if relevant.</w:t>
      </w:r>
    </w:p>
    <w:p w14:paraId="48B29139" w14:textId="77777777" w:rsidR="0027767F" w:rsidRPr="0052107B" w:rsidRDefault="0027767F" w:rsidP="0027767F">
      <w:pPr>
        <w:pStyle w:val="ImportantPoint"/>
      </w:pPr>
      <w:r w:rsidRPr="0052107B">
        <w:t>Do you have to think about physical challenges when exiting your home and entering your workplace?</w:t>
      </w:r>
    </w:p>
    <w:p w14:paraId="057A0928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5BE0804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6465C0A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445DC9F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72DBCAA" w14:textId="77777777" w:rsidR="0027767F" w:rsidRDefault="0027767F" w:rsidP="0027767F"/>
    <w:p w14:paraId="60ABBE17" w14:textId="77777777" w:rsidR="0027767F" w:rsidRDefault="0027767F" w:rsidP="0027767F">
      <w:pPr>
        <w:pStyle w:val="ImportantPoint"/>
      </w:pPr>
      <w:r w:rsidRPr="0052107B">
        <w:t xml:space="preserve">Do you worry about sourcing meals for you (and your household) </w:t>
      </w:r>
      <w:proofErr w:type="gramStart"/>
      <w:r w:rsidRPr="0052107B">
        <w:t>on a daily basis</w:t>
      </w:r>
      <w:proofErr w:type="gramEnd"/>
      <w:r w:rsidRPr="0052107B">
        <w:t>?</w:t>
      </w:r>
    </w:p>
    <w:p w14:paraId="37A86D9E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3822A80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3A5641D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AFE90CA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3057092" w14:textId="77777777" w:rsidR="0027767F" w:rsidRDefault="0027767F" w:rsidP="0027767F"/>
    <w:p w14:paraId="12BC6D0E" w14:textId="77777777" w:rsidR="0027767F" w:rsidRDefault="0027767F" w:rsidP="0027767F">
      <w:pPr>
        <w:pStyle w:val="ImportantPoint"/>
      </w:pPr>
      <w:r w:rsidRPr="0052107B">
        <w:t>Are you limited in your career choices due to education or unchangeable factors?</w:t>
      </w:r>
    </w:p>
    <w:p w14:paraId="61B067A8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785935D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A732FDF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0007D17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DCBB798" w14:textId="77777777" w:rsidR="0027767F" w:rsidRDefault="0027767F" w:rsidP="0027767F">
      <w:pPr>
        <w:pStyle w:val="ImportantPoint"/>
      </w:pPr>
    </w:p>
    <w:p w14:paraId="5B4F0CB2" w14:textId="77777777" w:rsidR="0027767F" w:rsidRPr="0052107B" w:rsidRDefault="0027767F" w:rsidP="0027767F">
      <w:pPr>
        <w:pStyle w:val="ImportantPoint"/>
      </w:pPr>
      <w:r w:rsidRPr="0052107B">
        <w:t>Do you worry about judgement when introducing or mentioning your partner or family?</w:t>
      </w:r>
    </w:p>
    <w:p w14:paraId="02A6F7A3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A76DC10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CE54655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2C7E04E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8F4D75E" w14:textId="77777777" w:rsidR="0027767F" w:rsidRDefault="0027767F" w:rsidP="0027767F"/>
    <w:p w14:paraId="13F7127C" w14:textId="77777777" w:rsidR="0027767F" w:rsidRDefault="0027767F" w:rsidP="0027767F">
      <w:pPr>
        <w:pStyle w:val="ImportantPoint"/>
      </w:pPr>
      <w:r w:rsidRPr="0052107B">
        <w:lastRenderedPageBreak/>
        <w:t>Are you confident you will still have stable housing a year from now?</w:t>
      </w:r>
    </w:p>
    <w:p w14:paraId="088CD0A7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D2D5396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EEC6ED1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F643325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20B0FF2" w14:textId="77777777" w:rsidR="0027767F" w:rsidRDefault="0027767F" w:rsidP="0027767F"/>
    <w:p w14:paraId="3D6F9A58" w14:textId="77777777" w:rsidR="0027767F" w:rsidRDefault="0027767F" w:rsidP="0027767F">
      <w:pPr>
        <w:pStyle w:val="ImportantPoint"/>
      </w:pPr>
      <w:r w:rsidRPr="0052107B">
        <w:t>Do you always have a loved one to talk to if you are in need or have had a rough day?</w:t>
      </w:r>
    </w:p>
    <w:p w14:paraId="7D80FD3A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87FA36A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3ACF166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CB5B25F" w14:textId="77777777" w:rsidR="0027767F" w:rsidRDefault="0027767F" w:rsidP="0027767F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31889199" w14:textId="77777777" w:rsidR="0027767F" w:rsidRDefault="0027767F" w:rsidP="0027767F"/>
    <w:p w14:paraId="0BD6E585" w14:textId="0E640F8A" w:rsidR="000A12F3" w:rsidRDefault="000A12F3" w:rsidP="000A12F3">
      <w:pPr>
        <w:pStyle w:val="DefaultNumberedlist"/>
        <w:numPr>
          <w:ilvl w:val="0"/>
          <w:numId w:val="0"/>
        </w:numPr>
        <w:jc w:val="both"/>
      </w:pPr>
    </w:p>
    <w:p w14:paraId="27C3B010" w14:textId="3894280E" w:rsidR="00CE411A" w:rsidRPr="000A12F3" w:rsidRDefault="00CE411A" w:rsidP="000A12F3">
      <w:pPr>
        <w:spacing w:after="0" w:line="240" w:lineRule="auto"/>
        <w:rPr>
          <w:b/>
        </w:rPr>
      </w:pPr>
    </w:p>
    <w:sectPr w:rsidR="00CE411A" w:rsidRPr="000A12F3" w:rsidSect="00654018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3BE9D" w14:textId="77777777" w:rsidR="00B6207A" w:rsidRDefault="00B6207A">
      <w:r>
        <w:separator/>
      </w:r>
    </w:p>
    <w:p w14:paraId="13146108" w14:textId="77777777" w:rsidR="00B6207A" w:rsidRDefault="00B6207A"/>
  </w:endnote>
  <w:endnote w:type="continuationSeparator" w:id="0">
    <w:p w14:paraId="68786F46" w14:textId="77777777" w:rsidR="00B6207A" w:rsidRDefault="00B6207A">
      <w:r>
        <w:continuationSeparator/>
      </w:r>
    </w:p>
    <w:p w14:paraId="6F51CE28" w14:textId="77777777" w:rsidR="00B6207A" w:rsidRDefault="00B62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289E25AE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921354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30ADE" w14:textId="77777777" w:rsidR="00B6207A" w:rsidRDefault="00B6207A">
      <w:r>
        <w:separator/>
      </w:r>
    </w:p>
    <w:p w14:paraId="42E49FBE" w14:textId="77777777" w:rsidR="00B6207A" w:rsidRDefault="00B6207A"/>
  </w:footnote>
  <w:footnote w:type="continuationSeparator" w:id="0">
    <w:p w14:paraId="0D9C35CD" w14:textId="77777777" w:rsidR="00B6207A" w:rsidRDefault="00B6207A">
      <w:r>
        <w:continuationSeparator/>
      </w:r>
    </w:p>
    <w:p w14:paraId="3CC8BD6F" w14:textId="77777777" w:rsidR="00B6207A" w:rsidRDefault="00B62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9BFF29F" w14:textId="77777777" w:rsidR="001C037E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7D7C6F1F" w:rsidR="0030169F" w:rsidRPr="00495209" w:rsidRDefault="0030169F" w:rsidP="001C037E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60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7F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1354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207A"/>
    <w:rsid w:val="00B65D53"/>
    <w:rsid w:val="00B66136"/>
    <w:rsid w:val="00B70288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0DD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1</TotalTime>
  <Pages>2</Pages>
  <Words>113</Words>
  <Characters>534</Characters>
  <Application>Microsoft Office Word</Application>
  <DocSecurity>0</DocSecurity>
  <Lines>41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639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1999-03-10T08:54:00Z</cp:lastPrinted>
  <dcterms:created xsi:type="dcterms:W3CDTF">2025-11-04T18:21:00Z</dcterms:created>
  <dcterms:modified xsi:type="dcterms:W3CDTF">2025-11-20T14:01:00Z</dcterms:modified>
</cp:coreProperties>
</file>